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63636" w14:textId="77777777" w:rsidR="008014A2" w:rsidRDefault="008014A2" w:rsidP="008014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MAREYS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56EA7E12" w14:textId="77777777" w:rsidR="008014A2" w:rsidRDefault="008014A2" w:rsidP="008014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CF36B2D" w14:textId="77777777" w:rsidR="008014A2" w:rsidRDefault="008014A2" w:rsidP="008014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1639A1B" w14:textId="77777777" w:rsidR="008014A2" w:rsidRDefault="008014A2" w:rsidP="008014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Mar.1410</w:t>
      </w:r>
      <w:r>
        <w:rPr>
          <w:rFonts w:ascii="Times New Roman" w:hAnsi="Times New Roman" w:cs="Times New Roman"/>
          <w:sz w:val="24"/>
          <w:szCs w:val="24"/>
        </w:rPr>
        <w:tab/>
        <w:t xml:space="preserve">He,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Hethey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were appointed alnagers in</w:t>
      </w:r>
    </w:p>
    <w:p w14:paraId="051BC1EC" w14:textId="77777777" w:rsidR="008014A2" w:rsidRDefault="008014A2" w:rsidP="008014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Worcester and Worcestershire.   (C.F.R. 1405-13 p.166)</w:t>
      </w:r>
    </w:p>
    <w:p w14:paraId="14EB327C" w14:textId="77777777" w:rsidR="008014A2" w:rsidRDefault="008014A2" w:rsidP="008014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1DFC77EB" w14:textId="77777777" w:rsidR="008014A2" w:rsidRDefault="008014A2" w:rsidP="008014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9914709" w14:textId="77777777" w:rsidR="008014A2" w:rsidRDefault="008014A2" w:rsidP="008014A2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April 2022</w:t>
      </w:r>
    </w:p>
    <w:p w14:paraId="028E80D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C170D" w14:textId="77777777" w:rsidR="008014A2" w:rsidRDefault="008014A2" w:rsidP="009139A6">
      <w:r>
        <w:separator/>
      </w:r>
    </w:p>
  </w:endnote>
  <w:endnote w:type="continuationSeparator" w:id="0">
    <w:p w14:paraId="786D083E" w14:textId="77777777" w:rsidR="008014A2" w:rsidRDefault="008014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ABD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12CD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AC9E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121EE" w14:textId="77777777" w:rsidR="008014A2" w:rsidRDefault="008014A2" w:rsidP="009139A6">
      <w:r>
        <w:separator/>
      </w:r>
    </w:p>
  </w:footnote>
  <w:footnote w:type="continuationSeparator" w:id="0">
    <w:p w14:paraId="73998257" w14:textId="77777777" w:rsidR="008014A2" w:rsidRDefault="008014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111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E62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2BC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4A2"/>
    <w:rsid w:val="000666E0"/>
    <w:rsid w:val="002510B7"/>
    <w:rsid w:val="005C130B"/>
    <w:rsid w:val="008014A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9C4C6"/>
  <w15:chartTrackingRefBased/>
  <w15:docId w15:val="{F7F4BCF4-1752-4430-AC1F-62ACB35AD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4A2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2023-09-23T18:50:00Z</dcterms:created>
  <dcterms:modified xsi:type="dcterms:W3CDTF">2023-09-23T18:50:00Z</dcterms:modified>
</cp:coreProperties>
</file>